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F" w:rsidRPr="003C39BF" w:rsidRDefault="003C39BF" w:rsidP="003C39BF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7"/>
      </w:tblGrid>
      <w:tr w:rsidR="00665B4E" w:rsidRPr="00F67F8F" w:rsidTr="00202884">
        <w:trPr>
          <w:trHeight w:hRule="exact" w:val="1928"/>
        </w:trPr>
        <w:tc>
          <w:tcPr>
            <w:tcW w:w="9853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22305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7D81D9B6" wp14:editId="798A292E">
                      <wp:extent cx="535940" cy="668020"/>
                      <wp:effectExtent l="9525" t="19050" r="6985" b="8255"/>
                      <wp:docPr id="8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65D5080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A3BwnzenIAAJwHAwAO&#10;AAAAAAAAAAAAAAAAAC4CAABkcnMvZTJvRG9jLnhtbFBLAQItABQABgAIAAAAIQAtxvyQ3AAAAAQB&#10;AAAPAAAAAAAAAAAAAAAAANR0AABkcnMvZG93bnJldi54bWxQSwUGAAAAAAQABADzAAAA3XU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INMMA&#10;AADaAAAADwAAAGRycy9kb3ducmV2LnhtbESPQWvCQBSE7wX/w/IEL0U39VCa1FViQREhh8b8gEf2&#10;NQlm34bsahJ/vVso9DjMzDfMZjeaVtypd41lBW+rCARxaXXDlYLiclh+gHAeWWNrmRRM5GC3nb1s&#10;MNF24G+6574SAcIuQQW1910ipStrMuhWtiMO3o/tDfog+0rqHocAN61cR9G7NNhwWKixo6+aymt+&#10;MwpSyuMHdwdzTvfDa6abPCuOk1KL+Zh+gvA0+v/wX/ukFcTweyXc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INM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B5cQA&#10;AADbAAAADwAAAGRycy9kb3ducmV2LnhtbESPS2vDQAyE74X8h0WB3Jp1Ai6Jm01oAoWmt7wOuQmv&#10;apt6tca7fuTfV4dCbhIzmvm02Y2uVj21ofJsYDFPQBHn3lZcGLhePl9XoEJEtlh7JgMPCrDbTl42&#10;mFk/8In6cyyUhHDI0EAZY5NpHfKSHIa5b4hF+/GtwyhrW2jb4iDhrtbLJHnTDiuWhhIbOpSU/547&#10;Z2A40mNY2pte7Q/fad/d0259TY2ZTcePd1CRxvg0/19/WcEXevlFBt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weXEAAAA2wAAAA8AAAAAAAAAAAAAAAAAmAIAAGRycy9k&#10;b3ducmV2LnhtbFBLBQYAAAAABAAEAPUAAACJAwAAAAA=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SnMIA&#10;AADbAAAADwAAAGRycy9kb3ducmV2LnhtbERPTWvCQBC9F/wPywi91U0ClhpdRZSA0FPTXnobsmM2&#10;mp2N2U1M++u7hUJv83ifs9lNthUj9b5xrCBdJCCIK6cbrhV8vBdPLyB8QNbYOiYFX+Rht509bDDX&#10;7s5vNJahFjGEfY4KTAhdLqWvDFn0C9cRR+7seoshwr6Wusd7DLetzJLkWVpsODYY7OhgqLqWg1VQ&#10;Zrfs9ftohsKhrZbnaXU5fa6UepxP+zWIQFP4F/+5TzrOT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BKcwgAAANsAAAAPAAAAAAAAAAAAAAAAAJgCAABkcnMvZG93&#10;bnJldi54bWxQSwUGAAAAAAQABAD1AAAAhwMAAAAA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uRcAA&#10;AADbAAAADwAAAGRycy9kb3ducmV2LnhtbERP24rCMBB9F/Yfwgj7pqkuiHRNi11QfFHw8gFjMzZl&#10;m0lpoq1/b4SFfZvDuc4qH2wjHtT52rGC2TQBQVw6XXOl4HLeTJYgfEDW2DgmBU/ykGcfoxWm2vV8&#10;pMcpVCKGsE9RgQmhTaX0pSGLfupa4sjdXGcxRNhVUnfYx3DbyHmSLKTFmmODwZZ+DJW/p7tVsD/0&#10;h3C5P4si2WyvJd+K5mttlPocD+tvEIGG8C/+c+90nD+H9y/x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uRc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vBMAA&#10;AADbAAAADwAAAGRycy9kb3ducmV2LnhtbERPS4vCMBC+C/6HMIIXWVMfiNs1igiCe7S7B49DMzZl&#10;m0lNotZ/vxEEb/PxPWe16WwjbuRD7VjBZJyBIC6drrlS8Puz/1iCCBFZY+OYFDwowGbd760w1+7O&#10;R7oVsRIphEOOCkyMbS5lKA1ZDGPXEifu7LzFmKCvpPZ4T+G2kdMsW0iLNacGgy3tDJV/xdUq+HQX&#10;b2eVOePpWmy/J/XoNN+NlBoOuu0XiEhdfItf7oNO82fw/CUd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vBMAAAADbAAAADwAAAAAAAAAAAAAAAACYAgAAZHJzL2Rvd25y&#10;ZXYueG1sUEsFBgAAAAAEAAQA9QAAAIU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LIb4A&#10;AADbAAAADwAAAGRycy9kb3ducmV2LnhtbERPTYvCMBC9C/sfwizszabKIlpNiygLexHUXe9DM7bF&#10;ZhKbqPXfG0HwNo/3OYuiN624UucbywpGSQqCuLS64UrB/9/PcArCB2SNrWVScCcPRf4xWGCm7Y13&#10;dN2HSsQQ9hkqqENwmZS+rMmgT6wjjtzRdgZDhF0ldYe3GG5aOU7TiTTYcGyo0dGqpvK0vxgFF91u&#10;3Hp7Dum4X6E+NrOD81qpr89+OQcRqA9v8cv9q+P8b3j+Eg+Q+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ZCyG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202884">
        <w:tc>
          <w:tcPr>
            <w:tcW w:w="9853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D625B1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2028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202884">
        <w:trPr>
          <w:trHeight w:val="2155"/>
        </w:trPr>
        <w:tc>
          <w:tcPr>
            <w:tcW w:w="9853" w:type="dxa"/>
            <w:gridSpan w:val="5"/>
            <w:shd w:val="clear" w:color="auto" w:fill="auto"/>
          </w:tcPr>
          <w:p w:rsidR="00B269AE" w:rsidRPr="009D336B" w:rsidRDefault="00C45196" w:rsidP="00311A03">
            <w:pPr>
              <w:tabs>
                <w:tab w:val="left" w:pos="0"/>
              </w:tabs>
              <w:spacing w:before="480" w:after="480" w:line="240" w:lineRule="exact"/>
              <w:ind w:right="3400"/>
              <w:jc w:val="both"/>
            </w:pPr>
            <w:proofErr w:type="gramStart"/>
            <w:r w:rsidRPr="00C45196">
              <w:t>О внесении изменения в раздел 2 Порядка оплаты труда выборных должностных лиц органов местного самоуправления муниципального образования город Усть-Илимск, осуществляющих свои полномочия на постоянной основе, утвержденного решением Городской Думы города Усть-Илимска от 26.05.2010г. № 13/66</w:t>
            </w:r>
            <w:r w:rsidR="0092230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1" layoutInCell="1" allowOverlap="1" wp14:anchorId="445AB289" wp14:editId="6680101A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50C7F6F" id="Group 16" o:spid="_x0000_s1026" style="position:absolute;margin-left:5.65pt;margin-top:22.7pt;width:226.8pt;height:2.85pt;z-index:-251659264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proofErr w:type="gramEnd"/>
          </w:p>
        </w:tc>
      </w:tr>
    </w:tbl>
    <w:p w:rsidR="00C45196" w:rsidRPr="00C45196" w:rsidRDefault="00B752FD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Принимая во внимание </w:t>
      </w:r>
      <w:r w:rsidR="00652496">
        <w:rPr>
          <w:color w:val="000000"/>
        </w:rPr>
        <w:t xml:space="preserve">письмо </w:t>
      </w:r>
      <w:r w:rsidR="0052600A">
        <w:rPr>
          <w:color w:val="000000"/>
        </w:rPr>
        <w:t>Министерства труда и занятости Иркутской области от 11.02.2026г. № 109ДСП о нормативе формирования расходов на оплату труда мэра муниципального образования город Усть-Илимск на 2026 год, р</w:t>
      </w:r>
      <w:r w:rsidR="00292961" w:rsidRPr="00292961">
        <w:rPr>
          <w:color w:val="000000"/>
        </w:rPr>
        <w:t>уководствуясь Трудовым кодексом Российской Федерации, статьями 23, 25, 34, 43 Устава муниципального образования город Усть-Илимск, Городская Дума, -</w:t>
      </w:r>
    </w:p>
    <w:p w:rsidR="00C45196" w:rsidRPr="00292961" w:rsidRDefault="00C45196" w:rsidP="00311A03">
      <w:pPr>
        <w:autoSpaceDE w:val="0"/>
        <w:autoSpaceDN w:val="0"/>
        <w:adjustRightInd w:val="0"/>
        <w:ind w:firstLine="851"/>
        <w:jc w:val="both"/>
        <w:rPr>
          <w:b/>
          <w:color w:val="000000"/>
        </w:rPr>
      </w:pPr>
      <w:r w:rsidRPr="00292961">
        <w:rPr>
          <w:b/>
          <w:color w:val="000000"/>
        </w:rPr>
        <w:t>РЕШИЛА:</w:t>
      </w:r>
    </w:p>
    <w:p w:rsidR="00C45196" w:rsidRPr="00C45196" w:rsidRDefault="00C45196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C45196">
        <w:rPr>
          <w:color w:val="000000"/>
        </w:rPr>
        <w:t xml:space="preserve">1. </w:t>
      </w:r>
      <w:proofErr w:type="gramStart"/>
      <w:r w:rsidRPr="00C45196">
        <w:rPr>
          <w:color w:val="000000"/>
        </w:rPr>
        <w:t>Внести в раздел 2 Порядка оплаты труда выборных должностных лиц органов местного самоуправления муниципального образования город Усть-Илимск, осуществляющих свои полномочия на постоянной основе, утвержденного решением Городской Думы города Усть-Илимска от 26.05.2010г. № 13/66, следующее изменение:</w:t>
      </w:r>
      <w:proofErr w:type="gramEnd"/>
    </w:p>
    <w:p w:rsidR="00C45196" w:rsidRPr="00C45196" w:rsidRDefault="002E3FF2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пункт 2.1</w:t>
      </w:r>
      <w:r w:rsidR="00C45196" w:rsidRPr="00C45196">
        <w:rPr>
          <w:color w:val="000000"/>
        </w:rPr>
        <w:t xml:space="preserve"> изложить в следующей редакции:</w:t>
      </w:r>
    </w:p>
    <w:p w:rsidR="00C45196" w:rsidRPr="00C45196" w:rsidRDefault="00C45196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C45196">
        <w:rPr>
          <w:color w:val="000000"/>
        </w:rPr>
        <w:t xml:space="preserve">«2.1. Должностной оклад выборным должностным лицам местного самоуправления устанавливается в следующих </w:t>
      </w:r>
      <w:proofErr w:type="gramStart"/>
      <w:r w:rsidRPr="00C45196">
        <w:rPr>
          <w:color w:val="000000"/>
        </w:rPr>
        <w:t>размерах</w:t>
      </w:r>
      <w:proofErr w:type="gramEnd"/>
      <w:r w:rsidRPr="00C45196">
        <w:rPr>
          <w:color w:val="000000"/>
        </w:rPr>
        <w:t>:</w:t>
      </w:r>
    </w:p>
    <w:p w:rsidR="00C45196" w:rsidRPr="00C45196" w:rsidRDefault="001B6659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2.1.1. мэру города – 32 400</w:t>
      </w:r>
      <w:r w:rsidR="00C45196" w:rsidRPr="00C45196">
        <w:rPr>
          <w:color w:val="000000"/>
        </w:rPr>
        <w:t xml:space="preserve"> рублей;</w:t>
      </w:r>
    </w:p>
    <w:p w:rsidR="00C45196" w:rsidRPr="00C45196" w:rsidRDefault="00C45196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C45196">
        <w:rPr>
          <w:color w:val="000000"/>
        </w:rPr>
        <w:t>2.1.2. пре</w:t>
      </w:r>
      <w:r w:rsidR="001B6659">
        <w:rPr>
          <w:color w:val="000000"/>
        </w:rPr>
        <w:t xml:space="preserve">дседателю </w:t>
      </w:r>
      <w:proofErr w:type="gramStart"/>
      <w:r w:rsidR="001B6659">
        <w:rPr>
          <w:color w:val="000000"/>
        </w:rPr>
        <w:t>Городской</w:t>
      </w:r>
      <w:proofErr w:type="gramEnd"/>
      <w:r w:rsidR="001B6659">
        <w:rPr>
          <w:color w:val="000000"/>
        </w:rPr>
        <w:t xml:space="preserve"> Думы – 29 160</w:t>
      </w:r>
      <w:r w:rsidRPr="00C45196">
        <w:rPr>
          <w:color w:val="000000"/>
        </w:rPr>
        <w:t xml:space="preserve"> рублей;</w:t>
      </w:r>
    </w:p>
    <w:p w:rsidR="00C45196" w:rsidRPr="00C45196" w:rsidRDefault="00C45196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C45196">
        <w:rPr>
          <w:color w:val="000000"/>
        </w:rPr>
        <w:t xml:space="preserve">2.1.3. </w:t>
      </w:r>
      <w:r w:rsidR="001B6659">
        <w:rPr>
          <w:color w:val="000000"/>
        </w:rPr>
        <w:t xml:space="preserve">депутату </w:t>
      </w:r>
      <w:proofErr w:type="gramStart"/>
      <w:r w:rsidR="001B6659">
        <w:rPr>
          <w:color w:val="000000"/>
        </w:rPr>
        <w:t>Городской</w:t>
      </w:r>
      <w:proofErr w:type="gramEnd"/>
      <w:r w:rsidR="001B6659">
        <w:rPr>
          <w:color w:val="000000"/>
        </w:rPr>
        <w:t xml:space="preserve"> Думы – 17 820</w:t>
      </w:r>
      <w:r w:rsidRPr="00C45196">
        <w:rPr>
          <w:color w:val="000000"/>
        </w:rPr>
        <w:t xml:space="preserve"> рублей.».</w:t>
      </w:r>
    </w:p>
    <w:p w:rsidR="00C45196" w:rsidRPr="00C45196" w:rsidRDefault="00F32CFC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2. Н</w:t>
      </w:r>
      <w:r w:rsidR="00C45196" w:rsidRPr="00C45196">
        <w:rPr>
          <w:color w:val="000000"/>
        </w:rPr>
        <w:t>астояще</w:t>
      </w:r>
      <w:r>
        <w:rPr>
          <w:color w:val="000000"/>
        </w:rPr>
        <w:t>е</w:t>
      </w:r>
      <w:r w:rsidR="00C45196" w:rsidRPr="00C45196">
        <w:rPr>
          <w:color w:val="000000"/>
        </w:rPr>
        <w:t xml:space="preserve"> решени</w:t>
      </w:r>
      <w:r>
        <w:rPr>
          <w:color w:val="000000"/>
        </w:rPr>
        <w:t>е</w:t>
      </w:r>
      <w:r w:rsidR="00C45196" w:rsidRPr="00C45196">
        <w:rPr>
          <w:color w:val="000000"/>
        </w:rPr>
        <w:t xml:space="preserve"> </w:t>
      </w:r>
      <w:r>
        <w:rPr>
          <w:color w:val="000000"/>
        </w:rPr>
        <w:t>вступает в силу</w:t>
      </w:r>
      <w:r w:rsidR="00084B58">
        <w:rPr>
          <w:color w:val="000000"/>
        </w:rPr>
        <w:t xml:space="preserve"> с 01.0</w:t>
      </w:r>
      <w:r>
        <w:rPr>
          <w:color w:val="000000"/>
        </w:rPr>
        <w:t>4</w:t>
      </w:r>
      <w:r w:rsidR="00C45196" w:rsidRPr="00C45196">
        <w:rPr>
          <w:color w:val="000000"/>
        </w:rPr>
        <w:t>.2026г.</w:t>
      </w:r>
    </w:p>
    <w:p w:rsidR="00C45196" w:rsidRPr="00C45196" w:rsidRDefault="00C45196" w:rsidP="00311A0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C45196">
        <w:rPr>
          <w:color w:val="000000"/>
        </w:rPr>
        <w:t xml:space="preserve">3. </w:t>
      </w:r>
      <w:r w:rsidR="00817ECA" w:rsidRPr="00817ECA">
        <w:rPr>
          <w:color w:val="000000"/>
        </w:rPr>
        <w:t>Разместить настоящее решение в сетевом издании "UST-ILIMSK" (www.усть-илимскофициальный</w:t>
      </w:r>
      <w:proofErr w:type="gramStart"/>
      <w:r w:rsidR="00817ECA" w:rsidRPr="00817ECA">
        <w:rPr>
          <w:color w:val="000000"/>
        </w:rPr>
        <w:t>.р</w:t>
      </w:r>
      <w:proofErr w:type="gramEnd"/>
      <w:r w:rsidR="00817ECA" w:rsidRPr="00817ECA">
        <w:rPr>
          <w:color w:val="000000"/>
        </w:rPr>
        <w:t>ф), на официальных сайтах Городской Думы города Усть-Илимска, Администрации города Усть-Илимска.</w:t>
      </w:r>
      <w:r w:rsidR="00817ECA" w:rsidRPr="00C45196">
        <w:rPr>
          <w:color w:val="000000"/>
        </w:rPr>
        <w:t xml:space="preserve"> </w:t>
      </w:r>
    </w:p>
    <w:p w:rsidR="008E5F6D" w:rsidRDefault="008E5F6D" w:rsidP="000E1441">
      <w:pPr>
        <w:jc w:val="both"/>
        <w:rPr>
          <w:b/>
        </w:rPr>
      </w:pPr>
    </w:p>
    <w:p w:rsidR="008E5F6D" w:rsidRDefault="008E5F6D" w:rsidP="000E1441">
      <w:pPr>
        <w:jc w:val="both"/>
        <w:rPr>
          <w:b/>
        </w:rPr>
      </w:pPr>
    </w:p>
    <w:p w:rsidR="008E5F6D" w:rsidRDefault="008E5F6D" w:rsidP="000E1441">
      <w:pPr>
        <w:jc w:val="both"/>
        <w:rPr>
          <w:b/>
        </w:rPr>
      </w:pPr>
    </w:p>
    <w:p w:rsidR="0003675F" w:rsidRDefault="00755678" w:rsidP="000E1441">
      <w:pPr>
        <w:jc w:val="both"/>
        <w:rPr>
          <w:b/>
        </w:rPr>
      </w:pPr>
      <w:r>
        <w:rPr>
          <w:b/>
        </w:rPr>
        <w:t>Председатель</w:t>
      </w:r>
      <w:r w:rsidR="00D40121" w:rsidRPr="0008337F">
        <w:rPr>
          <w:b/>
        </w:rPr>
        <w:t xml:space="preserve"> Городской Думы                                  </w:t>
      </w:r>
      <w:r w:rsidR="00D40121">
        <w:rPr>
          <w:b/>
        </w:rPr>
        <w:t xml:space="preserve">                         </w:t>
      </w:r>
      <w:r>
        <w:rPr>
          <w:b/>
        </w:rPr>
        <w:t xml:space="preserve">           </w:t>
      </w:r>
      <w:r w:rsidR="000E1441">
        <w:rPr>
          <w:b/>
        </w:rPr>
        <w:t xml:space="preserve">    </w:t>
      </w:r>
      <w:r w:rsidR="008E5F6D">
        <w:rPr>
          <w:b/>
        </w:rPr>
        <w:t xml:space="preserve">         </w:t>
      </w:r>
      <w:r w:rsidR="000E1441">
        <w:rPr>
          <w:b/>
        </w:rPr>
        <w:t>А.П. Чихирьков</w:t>
      </w:r>
    </w:p>
    <w:p w:rsidR="00817ECA" w:rsidRDefault="00817ECA" w:rsidP="000E1441">
      <w:pPr>
        <w:jc w:val="both"/>
        <w:rPr>
          <w:b/>
        </w:rPr>
      </w:pPr>
    </w:p>
    <w:p w:rsidR="008E5F6D" w:rsidRDefault="008E5F6D" w:rsidP="000F6E8A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005017" w:rsidRPr="00AA4081" w:rsidRDefault="00817ECA" w:rsidP="000F6E8A">
      <w:pPr>
        <w:autoSpaceDE w:val="0"/>
        <w:autoSpaceDN w:val="0"/>
        <w:adjustRightInd w:val="0"/>
        <w:rPr>
          <w:rFonts w:eastAsiaTheme="minorHAnsi"/>
          <w:b/>
          <w:iCs/>
          <w:lang w:eastAsia="en-US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  <w:t xml:space="preserve">      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 </w:t>
      </w:r>
      <w:r w:rsidR="00747A47">
        <w:rPr>
          <w:b/>
          <w:iCs/>
          <w:color w:val="000000" w:themeColor="text1"/>
        </w:rPr>
        <w:t xml:space="preserve">  </w:t>
      </w:r>
      <w:r>
        <w:rPr>
          <w:b/>
          <w:iCs/>
          <w:color w:val="000000" w:themeColor="text1"/>
        </w:rPr>
        <w:t>Э.В. Симонов</w:t>
      </w:r>
    </w:p>
    <w:sectPr w:rsidR="00005017" w:rsidRPr="00AA4081" w:rsidSect="00EE33A7">
      <w:headerReference w:type="even" r:id="rId7"/>
      <w:headerReference w:type="default" r:id="rId8"/>
      <w:pgSz w:w="11907" w:h="16840" w:code="9"/>
      <w:pgMar w:top="1134" w:right="567" w:bottom="567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98" w:rsidRDefault="006E0798">
      <w:r>
        <w:separator/>
      </w:r>
    </w:p>
  </w:endnote>
  <w:endnote w:type="continuationSeparator" w:id="0">
    <w:p w:rsidR="006E0798" w:rsidRDefault="006E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98" w:rsidRDefault="006E0798">
      <w:r>
        <w:separator/>
      </w:r>
    </w:p>
  </w:footnote>
  <w:footnote w:type="continuationSeparator" w:id="0">
    <w:p w:rsidR="006E0798" w:rsidRDefault="006E0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0A" w:rsidRDefault="0052600A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600A" w:rsidRDefault="0052600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00A" w:rsidRDefault="0052600A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78AB">
      <w:rPr>
        <w:rStyle w:val="a5"/>
        <w:noProof/>
      </w:rPr>
      <w:t>1</w:t>
    </w:r>
    <w:r>
      <w:rPr>
        <w:rStyle w:val="a5"/>
      </w:rPr>
      <w:fldChar w:fldCharType="end"/>
    </w:r>
  </w:p>
  <w:p w:rsidR="0052600A" w:rsidRDefault="005260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1C"/>
    <w:rsid w:val="0000313A"/>
    <w:rsid w:val="000035E0"/>
    <w:rsid w:val="00005017"/>
    <w:rsid w:val="000154F0"/>
    <w:rsid w:val="0003675F"/>
    <w:rsid w:val="0005664E"/>
    <w:rsid w:val="00062718"/>
    <w:rsid w:val="00075F8F"/>
    <w:rsid w:val="000832FC"/>
    <w:rsid w:val="00084B58"/>
    <w:rsid w:val="000858CE"/>
    <w:rsid w:val="00086999"/>
    <w:rsid w:val="000902C3"/>
    <w:rsid w:val="00096A57"/>
    <w:rsid w:val="000A073A"/>
    <w:rsid w:val="000B70DE"/>
    <w:rsid w:val="000E1441"/>
    <w:rsid w:val="000E776A"/>
    <w:rsid w:val="000F6E8A"/>
    <w:rsid w:val="001019C8"/>
    <w:rsid w:val="0010688E"/>
    <w:rsid w:val="00113623"/>
    <w:rsid w:val="00113711"/>
    <w:rsid w:val="0011578A"/>
    <w:rsid w:val="0014550E"/>
    <w:rsid w:val="00154762"/>
    <w:rsid w:val="00192718"/>
    <w:rsid w:val="001B5574"/>
    <w:rsid w:val="001B6659"/>
    <w:rsid w:val="001D00F8"/>
    <w:rsid w:val="001D438F"/>
    <w:rsid w:val="00202884"/>
    <w:rsid w:val="00203D55"/>
    <w:rsid w:val="0021527B"/>
    <w:rsid w:val="00215E4D"/>
    <w:rsid w:val="00230E17"/>
    <w:rsid w:val="00252458"/>
    <w:rsid w:val="002526A3"/>
    <w:rsid w:val="0025671C"/>
    <w:rsid w:val="00262E8C"/>
    <w:rsid w:val="002646C7"/>
    <w:rsid w:val="00284C8A"/>
    <w:rsid w:val="00292961"/>
    <w:rsid w:val="002A11E4"/>
    <w:rsid w:val="002A25B5"/>
    <w:rsid w:val="002C1B1A"/>
    <w:rsid w:val="002D638F"/>
    <w:rsid w:val="002E3FF2"/>
    <w:rsid w:val="002E43CE"/>
    <w:rsid w:val="002E54C2"/>
    <w:rsid w:val="002F486D"/>
    <w:rsid w:val="00301824"/>
    <w:rsid w:val="00311A03"/>
    <w:rsid w:val="00317D9B"/>
    <w:rsid w:val="003246D9"/>
    <w:rsid w:val="0035134B"/>
    <w:rsid w:val="00366AD2"/>
    <w:rsid w:val="0036711F"/>
    <w:rsid w:val="0037401F"/>
    <w:rsid w:val="00375F8B"/>
    <w:rsid w:val="00392291"/>
    <w:rsid w:val="003A2092"/>
    <w:rsid w:val="003A2CD5"/>
    <w:rsid w:val="003B67BB"/>
    <w:rsid w:val="003C39BF"/>
    <w:rsid w:val="003E3A89"/>
    <w:rsid w:val="00416FB0"/>
    <w:rsid w:val="00422333"/>
    <w:rsid w:val="004543CC"/>
    <w:rsid w:val="00463DF2"/>
    <w:rsid w:val="004713B9"/>
    <w:rsid w:val="00477152"/>
    <w:rsid w:val="00483AFF"/>
    <w:rsid w:val="004930A1"/>
    <w:rsid w:val="004A07FA"/>
    <w:rsid w:val="004A4113"/>
    <w:rsid w:val="004A75F6"/>
    <w:rsid w:val="004B6769"/>
    <w:rsid w:val="004C6303"/>
    <w:rsid w:val="004C7A24"/>
    <w:rsid w:val="004E11D1"/>
    <w:rsid w:val="004F7945"/>
    <w:rsid w:val="00514FF3"/>
    <w:rsid w:val="00516DD1"/>
    <w:rsid w:val="00517590"/>
    <w:rsid w:val="0052600A"/>
    <w:rsid w:val="005906A2"/>
    <w:rsid w:val="005A3F1D"/>
    <w:rsid w:val="005C3DBE"/>
    <w:rsid w:val="005E6828"/>
    <w:rsid w:val="005F5EC1"/>
    <w:rsid w:val="00624EEE"/>
    <w:rsid w:val="006400EC"/>
    <w:rsid w:val="00652496"/>
    <w:rsid w:val="006531B8"/>
    <w:rsid w:val="00665B4E"/>
    <w:rsid w:val="006835B0"/>
    <w:rsid w:val="00685116"/>
    <w:rsid w:val="0068519E"/>
    <w:rsid w:val="006923CC"/>
    <w:rsid w:val="006A3C6A"/>
    <w:rsid w:val="006B4BD1"/>
    <w:rsid w:val="006D75A7"/>
    <w:rsid w:val="006E0798"/>
    <w:rsid w:val="006F6562"/>
    <w:rsid w:val="006F79E9"/>
    <w:rsid w:val="0070249A"/>
    <w:rsid w:val="0071543F"/>
    <w:rsid w:val="00744DBD"/>
    <w:rsid w:val="007477BD"/>
    <w:rsid w:val="00747A47"/>
    <w:rsid w:val="00755678"/>
    <w:rsid w:val="007854A9"/>
    <w:rsid w:val="007A215C"/>
    <w:rsid w:val="007D1C24"/>
    <w:rsid w:val="007D28DA"/>
    <w:rsid w:val="007E2708"/>
    <w:rsid w:val="007E41E3"/>
    <w:rsid w:val="00817ECA"/>
    <w:rsid w:val="00844B38"/>
    <w:rsid w:val="00850805"/>
    <w:rsid w:val="0087273A"/>
    <w:rsid w:val="0088395E"/>
    <w:rsid w:val="00886C83"/>
    <w:rsid w:val="00895909"/>
    <w:rsid w:val="008A3C30"/>
    <w:rsid w:val="008A45E4"/>
    <w:rsid w:val="008A4E5B"/>
    <w:rsid w:val="008B22DD"/>
    <w:rsid w:val="008E5F6D"/>
    <w:rsid w:val="008F460D"/>
    <w:rsid w:val="00907FB6"/>
    <w:rsid w:val="00922305"/>
    <w:rsid w:val="00941DC7"/>
    <w:rsid w:val="0094706D"/>
    <w:rsid w:val="009539F7"/>
    <w:rsid w:val="00993738"/>
    <w:rsid w:val="009A75C0"/>
    <w:rsid w:val="009C2B81"/>
    <w:rsid w:val="009D16FC"/>
    <w:rsid w:val="009D336B"/>
    <w:rsid w:val="00A0060D"/>
    <w:rsid w:val="00A14C8F"/>
    <w:rsid w:val="00A255DF"/>
    <w:rsid w:val="00A279C2"/>
    <w:rsid w:val="00A32460"/>
    <w:rsid w:val="00A55EF1"/>
    <w:rsid w:val="00A62ADC"/>
    <w:rsid w:val="00A640E4"/>
    <w:rsid w:val="00A95469"/>
    <w:rsid w:val="00AA4081"/>
    <w:rsid w:val="00AA4221"/>
    <w:rsid w:val="00AB6E42"/>
    <w:rsid w:val="00AC7D33"/>
    <w:rsid w:val="00AE4BF8"/>
    <w:rsid w:val="00AE6515"/>
    <w:rsid w:val="00AF7757"/>
    <w:rsid w:val="00B269AE"/>
    <w:rsid w:val="00B57279"/>
    <w:rsid w:val="00B62FD1"/>
    <w:rsid w:val="00B752FD"/>
    <w:rsid w:val="00B758EB"/>
    <w:rsid w:val="00B80110"/>
    <w:rsid w:val="00BA1A19"/>
    <w:rsid w:val="00BB3544"/>
    <w:rsid w:val="00BB7F5C"/>
    <w:rsid w:val="00BF3F56"/>
    <w:rsid w:val="00BF4033"/>
    <w:rsid w:val="00BF4EBD"/>
    <w:rsid w:val="00BF5A9D"/>
    <w:rsid w:val="00C45196"/>
    <w:rsid w:val="00C457B0"/>
    <w:rsid w:val="00C4660A"/>
    <w:rsid w:val="00C50EE6"/>
    <w:rsid w:val="00C634A8"/>
    <w:rsid w:val="00C65FF0"/>
    <w:rsid w:val="00C66935"/>
    <w:rsid w:val="00C92EBE"/>
    <w:rsid w:val="00D07B1D"/>
    <w:rsid w:val="00D27B79"/>
    <w:rsid w:val="00D40121"/>
    <w:rsid w:val="00D41759"/>
    <w:rsid w:val="00D442F1"/>
    <w:rsid w:val="00D60C5B"/>
    <w:rsid w:val="00D625B1"/>
    <w:rsid w:val="00D64258"/>
    <w:rsid w:val="00D8165B"/>
    <w:rsid w:val="00D95B8F"/>
    <w:rsid w:val="00DA6B9C"/>
    <w:rsid w:val="00DB120A"/>
    <w:rsid w:val="00DB43F4"/>
    <w:rsid w:val="00DD7981"/>
    <w:rsid w:val="00DE3918"/>
    <w:rsid w:val="00DF2FC3"/>
    <w:rsid w:val="00DF481C"/>
    <w:rsid w:val="00E06C8B"/>
    <w:rsid w:val="00E0739F"/>
    <w:rsid w:val="00E17196"/>
    <w:rsid w:val="00E20421"/>
    <w:rsid w:val="00E23BEC"/>
    <w:rsid w:val="00E36E26"/>
    <w:rsid w:val="00E3764E"/>
    <w:rsid w:val="00E437DE"/>
    <w:rsid w:val="00E578AB"/>
    <w:rsid w:val="00E70619"/>
    <w:rsid w:val="00E70A9C"/>
    <w:rsid w:val="00EA77EC"/>
    <w:rsid w:val="00EC1741"/>
    <w:rsid w:val="00EC238D"/>
    <w:rsid w:val="00EC7569"/>
    <w:rsid w:val="00ED562A"/>
    <w:rsid w:val="00EE33A7"/>
    <w:rsid w:val="00EE7DD6"/>
    <w:rsid w:val="00EF4CAB"/>
    <w:rsid w:val="00EF646F"/>
    <w:rsid w:val="00F27F78"/>
    <w:rsid w:val="00F32CFC"/>
    <w:rsid w:val="00F566D3"/>
    <w:rsid w:val="00F6026C"/>
    <w:rsid w:val="00F6186F"/>
    <w:rsid w:val="00F67F8F"/>
    <w:rsid w:val="00F8408D"/>
    <w:rsid w:val="00F85880"/>
    <w:rsid w:val="00FB2921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Черепанова Лилия Павловна</dc:creator>
  <cp:lastModifiedBy>Городская Дума города Усть-Илимска</cp:lastModifiedBy>
  <cp:revision>2</cp:revision>
  <cp:lastPrinted>2026-02-03T09:03:00Z</cp:lastPrinted>
  <dcterms:created xsi:type="dcterms:W3CDTF">2026-03-18T08:21:00Z</dcterms:created>
  <dcterms:modified xsi:type="dcterms:W3CDTF">2026-03-18T08:21:00Z</dcterms:modified>
</cp:coreProperties>
</file>